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54F2A" w14:textId="77777777" w:rsidR="00562097" w:rsidRDefault="00562097" w:rsidP="005620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Oliver KEBYTE</w:t>
      </w:r>
      <w:r>
        <w:rPr>
          <w:rFonts w:ascii="Times New Roman" w:hAnsi="Times New Roman" w:cs="Times New Roman"/>
          <w:sz w:val="24"/>
          <w:szCs w:val="24"/>
        </w:rPr>
        <w:t xml:space="preserve">     (fl.1434)</w:t>
      </w:r>
    </w:p>
    <w:p w14:paraId="304AD3FA" w14:textId="77777777" w:rsidR="00562097" w:rsidRDefault="00562097" w:rsidP="005620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B2EFDE" w14:textId="77777777" w:rsidR="00562097" w:rsidRDefault="00562097" w:rsidP="005620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A8ED85" w14:textId="77777777" w:rsidR="00562097" w:rsidRDefault="00562097" w:rsidP="005620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Acle, Norfolk,</w:t>
      </w:r>
    </w:p>
    <w:p w14:paraId="53ACC0EF" w14:textId="77777777" w:rsidR="00562097" w:rsidRDefault="00562097" w:rsidP="005620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Nicholas Wichyngham(q.v.).</w:t>
      </w:r>
    </w:p>
    <w:p w14:paraId="257284D1" w14:textId="77777777" w:rsidR="00562097" w:rsidRDefault="00562097" w:rsidP="005620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24-203)</w:t>
      </w:r>
    </w:p>
    <w:p w14:paraId="31BB4D0F" w14:textId="77777777" w:rsidR="00A248AB" w:rsidRPr="00A248AB" w:rsidRDefault="00A248AB" w:rsidP="00A248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248AB">
        <w:rPr>
          <w:rFonts w:ascii="Times New Roman" w:hAnsi="Times New Roman" w:cs="Times New Roman"/>
          <w:sz w:val="24"/>
          <w:szCs w:val="24"/>
        </w:rPr>
        <w:t>12 Jan.1438</w:t>
      </w:r>
      <w:r w:rsidRPr="00A248AB">
        <w:rPr>
          <w:rFonts w:ascii="Times New Roman" w:hAnsi="Times New Roman" w:cs="Times New Roman"/>
          <w:sz w:val="24"/>
          <w:szCs w:val="24"/>
        </w:rPr>
        <w:tab/>
        <w:t>He was a juror on the inquisition post mortem held in Norwich into lands</w:t>
      </w:r>
    </w:p>
    <w:p w14:paraId="79881150" w14:textId="77777777" w:rsidR="00A248AB" w:rsidRPr="00A248AB" w:rsidRDefault="00A248AB" w:rsidP="00A248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248AB">
        <w:rPr>
          <w:rFonts w:ascii="Times New Roman" w:hAnsi="Times New Roman" w:cs="Times New Roman"/>
          <w:sz w:val="24"/>
          <w:szCs w:val="24"/>
        </w:rPr>
        <w:tab/>
      </w:r>
      <w:r w:rsidRPr="00A248AB">
        <w:rPr>
          <w:rFonts w:ascii="Times New Roman" w:hAnsi="Times New Roman" w:cs="Times New Roman"/>
          <w:sz w:val="24"/>
          <w:szCs w:val="24"/>
        </w:rPr>
        <w:tab/>
        <w:t>of Constance Holand(q.v.).</w:t>
      </w:r>
    </w:p>
    <w:p w14:paraId="740D143C" w14:textId="77777777" w:rsidR="00A248AB" w:rsidRPr="00A248AB" w:rsidRDefault="00A248AB" w:rsidP="00A248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248AB">
        <w:rPr>
          <w:rFonts w:ascii="Times New Roman" w:hAnsi="Times New Roman" w:cs="Times New Roman"/>
          <w:sz w:val="24"/>
          <w:szCs w:val="24"/>
        </w:rPr>
        <w:tab/>
      </w:r>
      <w:r w:rsidRPr="00A248AB"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248AB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https://inquisitionspostmortem.ac.uk/view/inquisition/25-109/117</w:t>
        </w:r>
      </w:hyperlink>
      <w:r w:rsidRPr="00A248AB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F3E004E" w14:textId="77777777" w:rsidR="00A248AB" w:rsidRDefault="00A248AB" w:rsidP="005620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5E004C" w14:textId="77777777" w:rsidR="00562097" w:rsidRDefault="00562097" w:rsidP="005620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3E2A30" w14:textId="77777777" w:rsidR="00562097" w:rsidRDefault="00562097" w:rsidP="005620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E577AF" w14:textId="77777777" w:rsidR="00562097" w:rsidRDefault="00562097" w:rsidP="005620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April 2016</w:t>
      </w:r>
    </w:p>
    <w:p w14:paraId="7ECC9369" w14:textId="7D16A629" w:rsidR="00A248AB" w:rsidRDefault="00A248AB" w:rsidP="005620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November 2023</w:t>
      </w:r>
    </w:p>
    <w:p w14:paraId="5F2D6557" w14:textId="77777777" w:rsidR="00A248AB" w:rsidRPr="00562097" w:rsidRDefault="00A248A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56209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1C865" w14:textId="77777777" w:rsidR="00562097" w:rsidRDefault="00562097" w:rsidP="00E71FC3">
      <w:pPr>
        <w:spacing w:after="0" w:line="240" w:lineRule="auto"/>
      </w:pPr>
      <w:r>
        <w:separator/>
      </w:r>
    </w:p>
  </w:endnote>
  <w:endnote w:type="continuationSeparator" w:id="0">
    <w:p w14:paraId="123ABBE3" w14:textId="77777777" w:rsidR="00562097" w:rsidRDefault="0056209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C7229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5A29B" w14:textId="77777777" w:rsidR="00562097" w:rsidRDefault="00562097" w:rsidP="00E71FC3">
      <w:pPr>
        <w:spacing w:after="0" w:line="240" w:lineRule="auto"/>
      </w:pPr>
      <w:r>
        <w:separator/>
      </w:r>
    </w:p>
  </w:footnote>
  <w:footnote w:type="continuationSeparator" w:id="0">
    <w:p w14:paraId="21E871CB" w14:textId="77777777" w:rsidR="00562097" w:rsidRDefault="0056209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097"/>
    <w:rsid w:val="00562097"/>
    <w:rsid w:val="00A248A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295FB"/>
  <w15:chartTrackingRefBased/>
  <w15:docId w15:val="{9CBE1E77-3348-4EB1-A06F-2DB5B43D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A24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4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2016-04-13T20:48:00Z</dcterms:created>
  <dcterms:modified xsi:type="dcterms:W3CDTF">2023-11-08T19:39:00Z</dcterms:modified>
</cp:coreProperties>
</file>